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4F8" w:rsidRPr="00745AC0" w:rsidRDefault="000134F8" w:rsidP="000134F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45AC0">
        <w:rPr>
          <w:rFonts w:ascii="Times New Roman" w:hAnsi="Times New Roman" w:cs="Times New Roman"/>
          <w:sz w:val="24"/>
          <w:szCs w:val="24"/>
          <w:u w:val="single"/>
        </w:rPr>
        <w:t>John atte MEDWE</w:t>
      </w:r>
      <w:r w:rsidRPr="00745AC0">
        <w:rPr>
          <w:rFonts w:ascii="Times New Roman" w:hAnsi="Times New Roman" w:cs="Times New Roman"/>
          <w:sz w:val="24"/>
          <w:szCs w:val="24"/>
        </w:rPr>
        <w:t xml:space="preserve">      (fl.1396-1410)</w:t>
      </w:r>
    </w:p>
    <w:p w:rsidR="000134F8" w:rsidRPr="00745AC0" w:rsidRDefault="000134F8" w:rsidP="000134F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45AC0">
        <w:rPr>
          <w:rFonts w:ascii="Times New Roman" w:hAnsi="Times New Roman" w:cs="Times New Roman"/>
          <w:sz w:val="24"/>
          <w:szCs w:val="24"/>
        </w:rPr>
        <w:t>Vicar of the church of the Virgin Mary, Colkirk, Norfolk.</w:t>
      </w:r>
    </w:p>
    <w:p w:rsidR="000134F8" w:rsidRPr="00745AC0" w:rsidRDefault="000134F8" w:rsidP="000134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34F8" w:rsidRPr="00745AC0" w:rsidRDefault="000134F8" w:rsidP="000134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34F8" w:rsidRPr="00745AC0" w:rsidRDefault="000134F8" w:rsidP="000134F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45AC0">
        <w:rPr>
          <w:rFonts w:ascii="Times New Roman" w:hAnsi="Times New Roman" w:cs="Times New Roman"/>
          <w:sz w:val="24"/>
          <w:szCs w:val="24"/>
        </w:rPr>
        <w:t xml:space="preserve">   1396-1410</w:t>
      </w:r>
      <w:r w:rsidRPr="00745AC0">
        <w:rPr>
          <w:rFonts w:ascii="Times New Roman" w:hAnsi="Times New Roman" w:cs="Times New Roman"/>
          <w:sz w:val="24"/>
          <w:szCs w:val="24"/>
        </w:rPr>
        <w:tab/>
        <w:t>He was Vicar.</w:t>
      </w:r>
    </w:p>
    <w:p w:rsidR="000134F8" w:rsidRPr="00745AC0" w:rsidRDefault="000134F8" w:rsidP="000134F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45AC0">
        <w:rPr>
          <w:rFonts w:ascii="Times New Roman" w:hAnsi="Times New Roman" w:cs="Times New Roman"/>
          <w:sz w:val="24"/>
          <w:szCs w:val="24"/>
        </w:rPr>
        <w:tab/>
      </w:r>
      <w:r w:rsidRPr="00745AC0">
        <w:rPr>
          <w:rFonts w:ascii="Times New Roman" w:hAnsi="Times New Roman" w:cs="Times New Roman"/>
          <w:sz w:val="24"/>
          <w:szCs w:val="24"/>
        </w:rPr>
        <w:tab/>
        <w:t>(“An Essay Towards a Topographical History of the County of Norfolk”</w:t>
      </w:r>
    </w:p>
    <w:p w:rsidR="000134F8" w:rsidRPr="00745AC0" w:rsidRDefault="000134F8" w:rsidP="000134F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745AC0">
        <w:rPr>
          <w:rFonts w:ascii="Times New Roman" w:hAnsi="Times New Roman" w:cs="Times New Roman"/>
          <w:sz w:val="24"/>
          <w:szCs w:val="24"/>
        </w:rPr>
        <w:t>vol.9 pp.471-7  Francis Blomefield)</w:t>
      </w:r>
    </w:p>
    <w:p w:rsidR="000134F8" w:rsidRPr="00745AC0" w:rsidRDefault="000134F8" w:rsidP="000134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34F8" w:rsidRPr="00745AC0" w:rsidRDefault="000134F8" w:rsidP="000134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34F8" w:rsidRPr="00745AC0" w:rsidRDefault="000134F8" w:rsidP="000134F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45AC0">
        <w:rPr>
          <w:rFonts w:ascii="Times New Roman" w:hAnsi="Times New Roman" w:cs="Times New Roman"/>
          <w:sz w:val="24"/>
          <w:szCs w:val="24"/>
        </w:rPr>
        <w:t>29 August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4F8" w:rsidRDefault="000134F8" w:rsidP="00564E3C">
      <w:pPr>
        <w:spacing w:after="0" w:line="240" w:lineRule="auto"/>
      </w:pPr>
      <w:r>
        <w:separator/>
      </w:r>
    </w:p>
  </w:endnote>
  <w:endnote w:type="continuationSeparator" w:id="0">
    <w:p w:rsidR="000134F8" w:rsidRDefault="000134F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134F8">
      <w:rPr>
        <w:rFonts w:ascii="Times New Roman" w:hAnsi="Times New Roman" w:cs="Times New Roman"/>
        <w:noProof/>
        <w:sz w:val="24"/>
        <w:szCs w:val="24"/>
      </w:rPr>
      <w:t>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4F8" w:rsidRDefault="000134F8" w:rsidP="00564E3C">
      <w:pPr>
        <w:spacing w:after="0" w:line="240" w:lineRule="auto"/>
      </w:pPr>
      <w:r>
        <w:separator/>
      </w:r>
    </w:p>
  </w:footnote>
  <w:footnote w:type="continuationSeparator" w:id="0">
    <w:p w:rsidR="000134F8" w:rsidRDefault="000134F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4F8"/>
    <w:rsid w:val="000134F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F3CC8F-E935-4B3B-B0B4-DA09CA310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2016-01-01T11:48:00Z</dcterms:created>
  <dcterms:modified xsi:type="dcterms:W3CDTF">2016-01-01T11:49:00Z</dcterms:modified>
</cp:coreProperties>
</file>